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75617D" w14:textId="615ECFA8" w:rsidR="00C97A43" w:rsidRDefault="005F59B3" w:rsidP="005F59B3">
      <w:pPr>
        <w:jc w:val="center"/>
      </w:pPr>
      <w:r>
        <w:t xml:space="preserve">CHAPTER </w:t>
      </w:r>
      <w:r w:rsidR="0079694F">
        <w:t>&lt;</w:t>
      </w:r>
      <w:r w:rsidR="00C4554C">
        <w:t xml:space="preserve">Chapter number in </w:t>
      </w:r>
      <w:r w:rsidR="00C80C8B">
        <w:t xml:space="preserve">uppercase </w:t>
      </w:r>
      <w:r w:rsidR="00CB1D17">
        <w:t>R</w:t>
      </w:r>
      <w:r w:rsidR="00C4554C">
        <w:t>oman numerals</w:t>
      </w:r>
      <w:r w:rsidR="0079694F">
        <w:t>&gt;</w:t>
      </w:r>
    </w:p>
    <w:p w14:paraId="4429DEB0" w14:textId="77777777" w:rsidR="005F59B3" w:rsidRDefault="005F59B3" w:rsidP="005F59B3">
      <w:pPr>
        <w:jc w:val="center"/>
      </w:pPr>
    </w:p>
    <w:p w14:paraId="1550DD75" w14:textId="452CB59F" w:rsidR="005F59B3" w:rsidRDefault="0079694F" w:rsidP="005F59B3">
      <w:pPr>
        <w:jc w:val="center"/>
      </w:pPr>
      <w:r>
        <w:t>&lt;</w:t>
      </w:r>
      <w:r w:rsidR="00295E09">
        <w:t>CHAPTER TITLE</w:t>
      </w:r>
      <w:r>
        <w:t>&gt;</w:t>
      </w:r>
    </w:p>
    <w:p w14:paraId="5A4C8AF9" w14:textId="77777777" w:rsidR="005F59B3" w:rsidRDefault="005F59B3" w:rsidP="005F59B3">
      <w:pPr>
        <w:jc w:val="center"/>
      </w:pPr>
    </w:p>
    <w:p w14:paraId="457C5882" w14:textId="201078C0" w:rsidR="00295E09" w:rsidRDefault="005F59B3" w:rsidP="00EF4F26">
      <w:pPr>
        <w:spacing w:line="480" w:lineRule="auto"/>
        <w:ind w:firstLine="630"/>
      </w:pPr>
      <w:r>
        <w:tab/>
      </w:r>
      <w:r w:rsidR="0079694F">
        <w:t>&lt;</w:t>
      </w:r>
      <w:r w:rsidR="00295E09">
        <w:t>Your chapter text goes here. Text should be in Times New Roman</w:t>
      </w:r>
      <w:r w:rsidR="00CB1D17">
        <w:t>, 12 point</w:t>
      </w:r>
      <w:r w:rsidR="00295E09">
        <w:t xml:space="preserve"> throughout and double</w:t>
      </w:r>
      <w:r w:rsidR="00CB1D17">
        <w:t xml:space="preserve"> </w:t>
      </w:r>
      <w:r w:rsidR="00295E09">
        <w:t xml:space="preserve">spaced. </w:t>
      </w:r>
      <w:r w:rsidR="00CB1D17">
        <w:t xml:space="preserve">Double space between </w:t>
      </w:r>
      <w:proofErr w:type="gramStart"/>
      <w:r w:rsidR="00CB1D17">
        <w:t>the Chapter</w:t>
      </w:r>
      <w:proofErr w:type="gramEnd"/>
      <w:r w:rsidR="00CB1D17">
        <w:t xml:space="preserve"> # and the Chapter </w:t>
      </w:r>
      <w:r w:rsidR="00D779EA">
        <w:t>T</w:t>
      </w:r>
      <w:r w:rsidR="00CB1D17">
        <w:t xml:space="preserve">itle, and between the Chapter </w:t>
      </w:r>
      <w:r w:rsidR="00D779EA">
        <w:t>T</w:t>
      </w:r>
      <w:r w:rsidR="00CB1D17">
        <w:t xml:space="preserve">itle </w:t>
      </w:r>
      <w:r w:rsidR="00D779EA">
        <w:t xml:space="preserve">and </w:t>
      </w:r>
      <w:r w:rsidR="00CB1D17">
        <w:t xml:space="preserve">the text. </w:t>
      </w:r>
      <w:r w:rsidR="00295E09">
        <w:t xml:space="preserve">Every new paragraph must be indented. If subheadings are used, proper formatting must be followed (see </w:t>
      </w:r>
      <w:r w:rsidR="00CB1D17">
        <w:t>formatting guides</w:t>
      </w:r>
      <w:r w:rsidR="00295E09">
        <w:t xml:space="preserve"> and</w:t>
      </w:r>
      <w:r w:rsidR="00CB1D17">
        <w:t>/or</w:t>
      </w:r>
      <w:r w:rsidR="00295E09">
        <w:t xml:space="preserve"> examples below). </w:t>
      </w:r>
      <w:r w:rsidR="00EF4F26">
        <w:tab/>
        <w:t>A</w:t>
      </w:r>
      <w:r w:rsidR="00295E09">
        <w:t xml:space="preserve">dditionally, </w:t>
      </w:r>
      <w:r w:rsidR="00295E09" w:rsidRPr="00CB1D17">
        <w:rPr>
          <w:i/>
          <w:iCs/>
        </w:rPr>
        <w:t>if</w:t>
      </w:r>
      <w:r w:rsidR="00295E09">
        <w:t xml:space="preserve"> </w:t>
      </w:r>
      <w:r w:rsidR="009D5C12">
        <w:t xml:space="preserve">the </w:t>
      </w:r>
      <w:r w:rsidR="00295E09">
        <w:t>author chooses to number subheadings, a logical numbering sequence must be followed for all subheadings.</w:t>
      </w:r>
      <w:r w:rsidR="00B47D7B">
        <w:t xml:space="preserve"> </w:t>
      </w:r>
      <w:r w:rsidR="00C80C8B">
        <w:t>Chapter numbers should always be presented in uppercase Roman numerals (I, III, IV</w:t>
      </w:r>
      <w:r w:rsidR="007750A9">
        <w:t>,</w:t>
      </w:r>
      <w:r w:rsidR="00C80C8B">
        <w:t xml:space="preserve"> etc.)</w:t>
      </w:r>
      <w:r w:rsidR="007750A9">
        <w:t xml:space="preserve">. </w:t>
      </w:r>
      <w:r w:rsidR="00B47D7B">
        <w:t>Pagination on this page begins with Arabic numerals (1, 2, 3</w:t>
      </w:r>
      <w:r w:rsidR="007750A9">
        <w:t>,</w:t>
      </w:r>
      <w:r w:rsidR="00B47D7B">
        <w:t xml:space="preserve"> etc.)</w:t>
      </w:r>
      <w:r w:rsidR="007750A9">
        <w:t xml:space="preserve"> for the remainder of the thesis/dissertation. </w:t>
      </w:r>
    </w:p>
    <w:p w14:paraId="3C4D65B9" w14:textId="77777777" w:rsidR="00CB1D17" w:rsidRDefault="00CB1D17" w:rsidP="00CB1D17">
      <w:pPr>
        <w:pStyle w:val="Default"/>
        <w:jc w:val="center"/>
        <w:rPr>
          <w:b/>
          <w:bCs/>
        </w:rPr>
      </w:pPr>
      <w:r w:rsidRPr="00387629">
        <w:rPr>
          <w:b/>
          <w:bCs/>
        </w:rPr>
        <w:t>Level 1 Heading</w:t>
      </w:r>
    </w:p>
    <w:p w14:paraId="0044325E" w14:textId="77777777" w:rsidR="00CB1D17" w:rsidRDefault="00CB1D17" w:rsidP="00CB1D17">
      <w:pPr>
        <w:pStyle w:val="Default"/>
        <w:jc w:val="center"/>
        <w:rPr>
          <w:b/>
          <w:bCs/>
        </w:rPr>
      </w:pPr>
    </w:p>
    <w:p w14:paraId="534CF08D" w14:textId="77777777" w:rsidR="00CB1D17" w:rsidRPr="00387629" w:rsidRDefault="00CB1D17" w:rsidP="00CB1D17">
      <w:pPr>
        <w:pStyle w:val="Default"/>
        <w:spacing w:line="360" w:lineRule="auto"/>
        <w:ind w:firstLine="720"/>
      </w:pPr>
      <w:r>
        <w:t xml:space="preserve">A Level 1 Heading is always centered and in boldface, without punctuation. Level 1 Headings must always be included in the Table of Contents (ToC). In the ToC, they will be slightly indented from the Chapter number and title. However, in the ToC they are not </w:t>
      </w:r>
      <w:proofErr w:type="gramStart"/>
      <w:r>
        <w:t>boldface</w:t>
      </w:r>
      <w:proofErr w:type="gramEnd"/>
      <w:r>
        <w:t xml:space="preserve">, as they are in the text. Headings should not be </w:t>
      </w:r>
      <w:proofErr w:type="gramStart"/>
      <w:r>
        <w:t>boldface</w:t>
      </w:r>
      <w:proofErr w:type="gramEnd"/>
      <w:r>
        <w:t xml:space="preserve"> in the Table of Contents. </w:t>
      </w:r>
    </w:p>
    <w:p w14:paraId="49B5381A" w14:textId="77777777" w:rsidR="00CB1D17" w:rsidRPr="00387629" w:rsidRDefault="00CB1D17" w:rsidP="00CB1D17">
      <w:pPr>
        <w:pStyle w:val="Default"/>
        <w:spacing w:line="360" w:lineRule="auto"/>
        <w:jc w:val="center"/>
        <w:rPr>
          <w:b/>
          <w:bCs/>
        </w:rPr>
      </w:pPr>
    </w:p>
    <w:p w14:paraId="48360E5E" w14:textId="77777777" w:rsidR="00CB1D17" w:rsidRDefault="00CB1D17" w:rsidP="00CB1D17">
      <w:pPr>
        <w:pStyle w:val="Default"/>
        <w:spacing w:line="360" w:lineRule="auto"/>
      </w:pPr>
      <w:r w:rsidRPr="00387629">
        <w:rPr>
          <w:b/>
          <w:bCs/>
        </w:rPr>
        <w:t>Level 2 Heading</w:t>
      </w:r>
      <w:r>
        <w:t xml:space="preserve"> </w:t>
      </w:r>
    </w:p>
    <w:p w14:paraId="5CD20C94" w14:textId="77777777" w:rsidR="00CB1D17" w:rsidRDefault="00CB1D17" w:rsidP="00CB1D17">
      <w:pPr>
        <w:pStyle w:val="Default"/>
        <w:spacing w:line="360" w:lineRule="auto"/>
      </w:pPr>
    </w:p>
    <w:p w14:paraId="01398135" w14:textId="77777777" w:rsidR="00CB1D17" w:rsidRDefault="00CB1D17" w:rsidP="00CB1D17">
      <w:pPr>
        <w:pStyle w:val="Default"/>
        <w:spacing w:line="360" w:lineRule="auto"/>
        <w:ind w:firstLine="720"/>
      </w:pPr>
      <w:r>
        <w:t xml:space="preserve">A Level 2 Heading is aligned at the left 1” margin, on a line by itself, in boldface without punctuation. The paragraph below will be </w:t>
      </w:r>
      <w:proofErr w:type="gramStart"/>
      <w:r>
        <w:t>indented</w:t>
      </w:r>
      <w:proofErr w:type="gramEnd"/>
      <w:r>
        <w:t xml:space="preserve"> as usual. You may not use a Level 2 Heading without having used a prior Level 1 Heading. Level 2 Headings are optional in the Table of </w:t>
      </w:r>
      <w:r>
        <w:lastRenderedPageBreak/>
        <w:t xml:space="preserve">Contents, but if they are used for one chapter, they must use them for </w:t>
      </w:r>
      <w:r w:rsidRPr="0005652A">
        <w:rPr>
          <w:i/>
          <w:iCs/>
        </w:rPr>
        <w:t>all</w:t>
      </w:r>
      <w:r>
        <w:t xml:space="preserve"> chapters. In the ToC, they will be slightly indented from Level 1 Headings. </w:t>
      </w:r>
    </w:p>
    <w:p w14:paraId="161E6FE6" w14:textId="77777777" w:rsidR="00CB1D17" w:rsidRDefault="00CB1D17" w:rsidP="00CB1D17">
      <w:pPr>
        <w:pStyle w:val="Default"/>
        <w:spacing w:line="360" w:lineRule="auto"/>
      </w:pPr>
    </w:p>
    <w:p w14:paraId="28B79363" w14:textId="77777777" w:rsidR="00CB1D17" w:rsidRDefault="00CB1D17" w:rsidP="00CB1D17">
      <w:pPr>
        <w:pStyle w:val="Default"/>
        <w:spacing w:line="360" w:lineRule="auto"/>
        <w:ind w:firstLine="720"/>
      </w:pPr>
      <w:r w:rsidRPr="00387629">
        <w:rPr>
          <w:b/>
          <w:bCs/>
        </w:rPr>
        <w:t xml:space="preserve">Level </w:t>
      </w:r>
      <w:r>
        <w:rPr>
          <w:b/>
          <w:bCs/>
        </w:rPr>
        <w:t>3</w:t>
      </w:r>
      <w:r w:rsidRPr="00387629">
        <w:rPr>
          <w:b/>
          <w:bCs/>
        </w:rPr>
        <w:t xml:space="preserve"> Heading</w:t>
      </w:r>
      <w:r>
        <w:rPr>
          <w:b/>
          <w:bCs/>
        </w:rPr>
        <w:t>.</w:t>
      </w:r>
      <w:r>
        <w:t xml:space="preserve"> A Level 3 Heading is indented with the first line of the paragraph. It should be in boldface and end with a period. You may not use a Level 3 Heading without having used a prior Level 2 Heading. Level 3 Headings are optional in the Table of Contents, but if you use them for one chapter, you must use them for </w:t>
      </w:r>
      <w:r w:rsidRPr="0005652A">
        <w:rPr>
          <w:i/>
          <w:iCs/>
        </w:rPr>
        <w:t>all</w:t>
      </w:r>
      <w:r>
        <w:t xml:space="preserve"> chapters. In the ToC, they will be slightly indented from Level 2 Headings.</w:t>
      </w:r>
    </w:p>
    <w:p w14:paraId="259E1139" w14:textId="77777777" w:rsidR="00CB1D17" w:rsidRDefault="00CB1D17" w:rsidP="00CB1D17">
      <w:pPr>
        <w:pStyle w:val="Default"/>
        <w:spacing w:line="360" w:lineRule="auto"/>
        <w:ind w:firstLine="720"/>
      </w:pPr>
    </w:p>
    <w:p w14:paraId="3C078825" w14:textId="376B8915" w:rsidR="00CB1D17" w:rsidRDefault="00CB1D17" w:rsidP="00CB1D17">
      <w:pPr>
        <w:pStyle w:val="Default"/>
        <w:spacing w:line="360" w:lineRule="auto"/>
        <w:ind w:firstLine="720"/>
      </w:pPr>
      <w:r w:rsidRPr="0005652A">
        <w:rPr>
          <w:b/>
          <w:bCs/>
          <w:i/>
          <w:iCs/>
        </w:rPr>
        <w:t>Level 4 Heading.</w:t>
      </w:r>
      <w:r>
        <w:t xml:space="preserve"> A Level 4 Heading is indented with the first line of the paragraph. It should be in italics, in boldface and end with a period. You may not use a Level 4 Heading without having used a prior Level 3 Heading. Level 4 Headings are optional in the Table of Contents, but if you use them for one chapter, you must use them for </w:t>
      </w:r>
      <w:r w:rsidRPr="0005652A">
        <w:rPr>
          <w:i/>
          <w:iCs/>
        </w:rPr>
        <w:t>all</w:t>
      </w:r>
      <w:r>
        <w:t xml:space="preserve"> chapters. In the ToC, they will be slightly indented from Level 3 Headings. </w:t>
      </w:r>
      <w:r w:rsidR="009D5C12">
        <w:t>&gt;</w:t>
      </w:r>
    </w:p>
    <w:p w14:paraId="579DC23B" w14:textId="515B72BC" w:rsidR="008A1DFF" w:rsidRDefault="008A1DFF" w:rsidP="00CB1D17">
      <w:pPr>
        <w:spacing w:line="480" w:lineRule="auto"/>
        <w:jc w:val="center"/>
      </w:pPr>
    </w:p>
    <w:sectPr w:rsidR="008A1DFF" w:rsidSect="000B0A65">
      <w:footerReference w:type="default" r:id="rId6"/>
      <w:pgSz w:w="12240" w:h="15840"/>
      <w:pgMar w:top="288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B0FDD" w14:textId="77777777" w:rsidR="000B0A65" w:rsidRDefault="000B0A65" w:rsidP="005F59B3">
      <w:pPr>
        <w:spacing w:after="0" w:line="240" w:lineRule="auto"/>
      </w:pPr>
      <w:r>
        <w:separator/>
      </w:r>
    </w:p>
  </w:endnote>
  <w:endnote w:type="continuationSeparator" w:id="0">
    <w:p w14:paraId="631E89C6" w14:textId="77777777" w:rsidR="000B0A65" w:rsidRDefault="000B0A65" w:rsidP="005F59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8454371"/>
      <w:docPartObj>
        <w:docPartGallery w:val="Page Numbers (Bottom of Page)"/>
        <w:docPartUnique/>
      </w:docPartObj>
    </w:sdtPr>
    <w:sdtEndPr>
      <w:rPr>
        <w:noProof/>
      </w:rPr>
    </w:sdtEndPr>
    <w:sdtContent>
      <w:p w14:paraId="2176457D" w14:textId="77777777" w:rsidR="005F59B3" w:rsidRDefault="005F59B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1549863" w14:textId="77777777" w:rsidR="005F59B3" w:rsidRDefault="005F59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ADF01" w14:textId="77777777" w:rsidR="000B0A65" w:rsidRDefault="000B0A65" w:rsidP="005F59B3">
      <w:pPr>
        <w:spacing w:after="0" w:line="240" w:lineRule="auto"/>
      </w:pPr>
      <w:r>
        <w:separator/>
      </w:r>
    </w:p>
  </w:footnote>
  <w:footnote w:type="continuationSeparator" w:id="0">
    <w:p w14:paraId="353DD48F" w14:textId="77777777" w:rsidR="000B0A65" w:rsidRDefault="000B0A65" w:rsidP="005F59B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1D17"/>
    <w:rsid w:val="000B0A65"/>
    <w:rsid w:val="00174301"/>
    <w:rsid w:val="001B7076"/>
    <w:rsid w:val="001F5D4E"/>
    <w:rsid w:val="00230892"/>
    <w:rsid w:val="00295E09"/>
    <w:rsid w:val="002E301B"/>
    <w:rsid w:val="005F59B3"/>
    <w:rsid w:val="007750A9"/>
    <w:rsid w:val="0079694F"/>
    <w:rsid w:val="007D36F3"/>
    <w:rsid w:val="008A1DFF"/>
    <w:rsid w:val="00916B40"/>
    <w:rsid w:val="009D5C12"/>
    <w:rsid w:val="009F7EBE"/>
    <w:rsid w:val="00A43750"/>
    <w:rsid w:val="00B47D7B"/>
    <w:rsid w:val="00C245C9"/>
    <w:rsid w:val="00C4554C"/>
    <w:rsid w:val="00C80C8B"/>
    <w:rsid w:val="00C97A43"/>
    <w:rsid w:val="00CB1D17"/>
    <w:rsid w:val="00CF7D44"/>
    <w:rsid w:val="00D779EA"/>
    <w:rsid w:val="00D8416F"/>
    <w:rsid w:val="00E14BD5"/>
    <w:rsid w:val="00EF4F26"/>
    <w:rsid w:val="00F574FF"/>
    <w:rsid w:val="00FF4D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1825AF"/>
  <w15:chartTrackingRefBased/>
  <w15:docId w15:val="{6D55BB2D-4987-4E15-B49E-45A1F0B61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59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59B3"/>
  </w:style>
  <w:style w:type="paragraph" w:styleId="Footer">
    <w:name w:val="footer"/>
    <w:basedOn w:val="Normal"/>
    <w:link w:val="FooterChar"/>
    <w:uiPriority w:val="99"/>
    <w:unhideWhenUsed/>
    <w:rsid w:val="005F59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59B3"/>
  </w:style>
  <w:style w:type="paragraph" w:customStyle="1" w:styleId="Default">
    <w:name w:val="Default"/>
    <w:rsid w:val="00CB1D17"/>
    <w:pPr>
      <w:autoSpaceDE w:val="0"/>
      <w:autoSpaceDN w:val="0"/>
      <w:adjustRightInd w:val="0"/>
      <w:spacing w:after="0" w:line="240" w:lineRule="auto"/>
    </w:pPr>
    <w:rPr>
      <w:rFonts w:cs="Times New Roman"/>
      <w:color w:val="000000"/>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zr464\AppData\Local\Temp\27b1256c-c677-4546-8199-b72de6f84c1e_thesis_dissertation-template-pack%20(6).zip.c1e\Thesis_Dissertation%20-%20Template%20Pack\J%20-%20Chapter%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J - Chapter Template</Template>
  <TotalTime>12</TotalTime>
  <Pages>2</Pages>
  <Words>359</Words>
  <Characters>2047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Helton</dc:creator>
  <cp:keywords/>
  <dc:description/>
  <cp:lastModifiedBy>Kelly Helton</cp:lastModifiedBy>
  <cp:revision>11</cp:revision>
  <dcterms:created xsi:type="dcterms:W3CDTF">2024-01-24T19:19:00Z</dcterms:created>
  <dcterms:modified xsi:type="dcterms:W3CDTF">2024-01-24T20:08:00Z</dcterms:modified>
</cp:coreProperties>
</file>